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РОССИЙСКАЯ ФЕДЕРАЦИЯ</w:t>
      </w:r>
    </w:p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:rsidR="00765065" w:rsidRDefault="00765065" w:rsidP="00EC25A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</w:t>
      </w:r>
      <w:r w:rsidR="00F97ADC" w:rsidRPr="00835F83">
        <w:rPr>
          <w:sz w:val="28"/>
          <w:szCs w:val="28"/>
        </w:rPr>
        <w:t>ОЕ СЕЛЬСКОЕ ПОСЕЛЕНИЕ</w:t>
      </w:r>
      <w:r w:rsidRPr="00835F83">
        <w:rPr>
          <w:sz w:val="28"/>
          <w:szCs w:val="28"/>
        </w:rPr>
        <w:t>»</w:t>
      </w:r>
    </w:p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 xml:space="preserve">АДМИНИСТРАЦИЯ БОКОВСКОГО </w:t>
      </w:r>
      <w:r w:rsidR="00F97ADC" w:rsidRPr="00835F83">
        <w:rPr>
          <w:sz w:val="28"/>
          <w:szCs w:val="28"/>
        </w:rPr>
        <w:t>СЕЛЬСКОГО ПОСЕЛЕНИЯ</w:t>
      </w:r>
    </w:p>
    <w:p w:rsidR="00984596" w:rsidRPr="00835F83" w:rsidRDefault="00984596" w:rsidP="00EC25AC">
      <w:pPr>
        <w:tabs>
          <w:tab w:val="left" w:pos="7260"/>
        </w:tabs>
        <w:jc w:val="center"/>
        <w:rPr>
          <w:sz w:val="28"/>
          <w:szCs w:val="28"/>
        </w:rPr>
      </w:pPr>
    </w:p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ПОСТАНОВЛЕНИЕ</w:t>
      </w:r>
    </w:p>
    <w:p w:rsidR="00984596" w:rsidRPr="00835F83" w:rsidRDefault="00984596" w:rsidP="00371E43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4"/>
        <w:gridCol w:w="3290"/>
        <w:gridCol w:w="3478"/>
      </w:tblGrid>
      <w:tr w:rsidR="00984596" w:rsidRPr="00835F83" w:rsidTr="004643D0">
        <w:trPr>
          <w:trHeight w:val="433"/>
        </w:trPr>
        <w:tc>
          <w:tcPr>
            <w:tcW w:w="3227" w:type="dxa"/>
            <w:shd w:val="clear" w:color="auto" w:fill="auto"/>
          </w:tcPr>
          <w:p w:rsidR="00984596" w:rsidRPr="00835F83" w:rsidRDefault="00AE1F35" w:rsidP="00371E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31.05.2021</w:t>
            </w:r>
          </w:p>
        </w:tc>
        <w:tc>
          <w:tcPr>
            <w:tcW w:w="3412" w:type="dxa"/>
            <w:shd w:val="clear" w:color="auto" w:fill="auto"/>
          </w:tcPr>
          <w:p w:rsidR="00984596" w:rsidRPr="00835F83" w:rsidRDefault="00984596" w:rsidP="00496D22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 xml:space="preserve">№ </w:t>
            </w:r>
            <w:r w:rsidR="00AE1F35">
              <w:rPr>
                <w:sz w:val="28"/>
                <w:szCs w:val="28"/>
              </w:rPr>
              <w:t>96</w:t>
            </w:r>
          </w:p>
        </w:tc>
        <w:tc>
          <w:tcPr>
            <w:tcW w:w="3567" w:type="dxa"/>
            <w:shd w:val="clear" w:color="auto" w:fill="auto"/>
          </w:tcPr>
          <w:p w:rsidR="00984596" w:rsidRPr="00835F83" w:rsidRDefault="00984596" w:rsidP="00496D22">
            <w:pPr>
              <w:jc w:val="right"/>
              <w:rPr>
                <w:sz w:val="28"/>
                <w:szCs w:val="28"/>
              </w:rPr>
            </w:pPr>
            <w:proofErr w:type="spellStart"/>
            <w:proofErr w:type="gramStart"/>
            <w:r w:rsidRPr="00835F83">
              <w:rPr>
                <w:sz w:val="28"/>
                <w:szCs w:val="28"/>
              </w:rPr>
              <w:t>ст</w:t>
            </w:r>
            <w:proofErr w:type="gramEnd"/>
            <w:r w:rsidRPr="00835F83">
              <w:rPr>
                <w:sz w:val="28"/>
                <w:szCs w:val="28"/>
              </w:rPr>
              <w:t>-ца</w:t>
            </w:r>
            <w:proofErr w:type="spellEnd"/>
            <w:r w:rsidRPr="00835F83">
              <w:rPr>
                <w:sz w:val="28"/>
                <w:szCs w:val="28"/>
              </w:rPr>
              <w:t xml:space="preserve"> Боковская</w:t>
            </w:r>
          </w:p>
        </w:tc>
      </w:tr>
    </w:tbl>
    <w:p w:rsidR="005E23FC" w:rsidRPr="00835F83" w:rsidRDefault="005E23FC" w:rsidP="00371E43">
      <w:pPr>
        <w:ind w:firstLine="709"/>
        <w:jc w:val="both"/>
        <w:rPr>
          <w:spacing w:val="30"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C4E38" w:rsidRPr="00835F83" w:rsidTr="005C4E38">
        <w:tc>
          <w:tcPr>
            <w:tcW w:w="5245" w:type="dxa"/>
          </w:tcPr>
          <w:p w:rsidR="00B14FDC" w:rsidRDefault="00B14FDC" w:rsidP="00B14FDC">
            <w:pPr>
              <w:tabs>
                <w:tab w:val="left" w:pos="81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перечня </w:t>
            </w:r>
          </w:p>
          <w:p w:rsidR="005C4E38" w:rsidRPr="00835F83" w:rsidRDefault="00B14FDC" w:rsidP="00AE1F35">
            <w:pPr>
              <w:tabs>
                <w:tab w:val="left" w:pos="8130"/>
              </w:tabs>
              <w:rPr>
                <w:kern w:val="2"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r w:rsidRPr="00AB4E7F">
              <w:rPr>
                <w:sz w:val="28"/>
                <w:szCs w:val="28"/>
              </w:rPr>
              <w:t>ляжей</w:t>
            </w:r>
            <w:proofErr w:type="gramEnd"/>
            <w:r>
              <w:rPr>
                <w:sz w:val="28"/>
                <w:szCs w:val="28"/>
              </w:rPr>
              <w:t xml:space="preserve"> с невысоким количеством посетителей (не более 100 человек) в части водоемов расположенных на территории Боковского сельского поселения </w:t>
            </w:r>
            <w:r w:rsidRPr="00AB4E7F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2021 году.</w:t>
            </w:r>
          </w:p>
        </w:tc>
      </w:tr>
    </w:tbl>
    <w:p w:rsidR="00E00270" w:rsidRDefault="00E00270" w:rsidP="00E00270">
      <w:pPr>
        <w:ind w:firstLine="709"/>
        <w:jc w:val="both"/>
        <w:rPr>
          <w:sz w:val="28"/>
          <w:szCs w:val="28"/>
        </w:rPr>
      </w:pPr>
    </w:p>
    <w:p w:rsidR="0077319A" w:rsidRDefault="0077319A" w:rsidP="0077319A">
      <w:pPr>
        <w:ind w:firstLine="709"/>
        <w:jc w:val="both"/>
        <w:rPr>
          <w:sz w:val="28"/>
        </w:rPr>
      </w:pPr>
      <w:r w:rsidRPr="002C59ED">
        <w:rPr>
          <w:sz w:val="28"/>
          <w:szCs w:val="28"/>
        </w:rPr>
        <w:t xml:space="preserve">В целях обеспечения охраны жизни и здоровья людей на водных объектах Боковского района в период купального </w:t>
      </w:r>
      <w:r w:rsidR="00250684">
        <w:rPr>
          <w:sz w:val="28"/>
          <w:szCs w:val="28"/>
        </w:rPr>
        <w:t>сезона 2021</w:t>
      </w:r>
      <w:r>
        <w:rPr>
          <w:sz w:val="28"/>
          <w:szCs w:val="28"/>
        </w:rPr>
        <w:t xml:space="preserve"> года, в</w:t>
      </w:r>
      <w:r>
        <w:rPr>
          <w:sz w:val="28"/>
          <w:szCs w:val="28"/>
          <w:lang w:val="en-US"/>
        </w:rPr>
        <w:t> </w:t>
      </w:r>
      <w:r w:rsidRPr="002C59ED">
        <w:rPr>
          <w:sz w:val="28"/>
          <w:szCs w:val="28"/>
        </w:rPr>
        <w:t>соответствии с</w:t>
      </w:r>
      <w:bookmarkStart w:id="0" w:name="text"/>
      <w:bookmarkEnd w:id="0"/>
      <w:r>
        <w:rPr>
          <w:sz w:val="28"/>
          <w:szCs w:val="28"/>
        </w:rPr>
        <w:t> </w:t>
      </w:r>
      <w:r w:rsidRPr="002C59ED">
        <w:rPr>
          <w:sz w:val="28"/>
          <w:szCs w:val="28"/>
        </w:rPr>
        <w:t>Водным кодексом Российской Федерации, постановлением Правительства Ростовской области от 23.05.2012 №</w:t>
      </w:r>
      <w:r>
        <w:rPr>
          <w:sz w:val="28"/>
          <w:szCs w:val="28"/>
        </w:rPr>
        <w:t> 436</w:t>
      </w:r>
      <w:r w:rsidRPr="002C59ED">
        <w:rPr>
          <w:sz w:val="28"/>
          <w:szCs w:val="28"/>
        </w:rPr>
        <w:t xml:space="preserve"> «Об утверждении Правил охраны жизни людей на водных объектах в Ростовской области»</w:t>
      </w:r>
      <w:r>
        <w:rPr>
          <w:sz w:val="28"/>
          <w:szCs w:val="28"/>
        </w:rPr>
        <w:t xml:space="preserve">, </w:t>
      </w:r>
      <w:r w:rsidR="00E8555E">
        <w:rPr>
          <w:sz w:val="28"/>
        </w:rPr>
        <w:t>Администрация Боковского сельского поселения</w:t>
      </w:r>
    </w:p>
    <w:p w:rsidR="00E00270" w:rsidRDefault="00E00270" w:rsidP="00E00270">
      <w:pPr>
        <w:jc w:val="center"/>
        <w:rPr>
          <w:sz w:val="28"/>
          <w:szCs w:val="28"/>
        </w:rPr>
      </w:pPr>
      <w:r w:rsidRPr="00086CEC">
        <w:rPr>
          <w:sz w:val="28"/>
          <w:szCs w:val="28"/>
        </w:rPr>
        <w:t>ПОСТАНОВЛЯ</w:t>
      </w:r>
      <w:r w:rsidR="00827849">
        <w:rPr>
          <w:sz w:val="28"/>
          <w:szCs w:val="28"/>
        </w:rPr>
        <w:t>ЕТ</w:t>
      </w:r>
      <w:r w:rsidRPr="00086CEC">
        <w:rPr>
          <w:sz w:val="28"/>
          <w:szCs w:val="28"/>
        </w:rPr>
        <w:t>:</w:t>
      </w:r>
      <w:r w:rsidR="00827849">
        <w:rPr>
          <w:sz w:val="28"/>
          <w:szCs w:val="28"/>
        </w:rPr>
        <w:t xml:space="preserve"> </w:t>
      </w:r>
    </w:p>
    <w:p w:rsidR="00D873E4" w:rsidRDefault="00D873E4" w:rsidP="00E00270">
      <w:pPr>
        <w:jc w:val="center"/>
        <w:rPr>
          <w:sz w:val="28"/>
          <w:szCs w:val="28"/>
        </w:rPr>
      </w:pPr>
    </w:p>
    <w:p w:rsidR="00B14FDC" w:rsidRDefault="00B14FDC" w:rsidP="00562A97">
      <w:pPr>
        <w:pStyle w:val="af4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67281">
        <w:rPr>
          <w:color w:val="000000"/>
          <w:sz w:val="28"/>
          <w:szCs w:val="28"/>
        </w:rPr>
        <w:t xml:space="preserve">Утвердить перечень пляжей </w:t>
      </w:r>
      <w:r>
        <w:rPr>
          <w:sz w:val="28"/>
          <w:szCs w:val="28"/>
        </w:rPr>
        <w:t xml:space="preserve">с невысоким количеством посетителей (не более 100 человек) в части водоемов расположенных на территории Боковского сельского поселения </w:t>
      </w:r>
      <w:r w:rsidRPr="00502671">
        <w:rPr>
          <w:sz w:val="28"/>
          <w:szCs w:val="28"/>
        </w:rPr>
        <w:t xml:space="preserve">в </w:t>
      </w:r>
      <w:r w:rsidR="00562A97">
        <w:rPr>
          <w:sz w:val="28"/>
          <w:szCs w:val="28"/>
        </w:rPr>
        <w:t>летний период 2021</w:t>
      </w:r>
      <w:r w:rsidRPr="00502671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="00562A97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к настоящему постановлению.</w:t>
      </w:r>
    </w:p>
    <w:p w:rsidR="00562A97" w:rsidRPr="004A7EE6" w:rsidRDefault="00562A97" w:rsidP="00562A97">
      <w:pPr>
        <w:pStyle w:val="af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667281">
        <w:rPr>
          <w:color w:val="000000"/>
          <w:sz w:val="28"/>
          <w:szCs w:val="28"/>
        </w:rPr>
        <w:t xml:space="preserve">Определить </w:t>
      </w:r>
      <w:r>
        <w:rPr>
          <w:color w:val="000000"/>
          <w:sz w:val="28"/>
          <w:szCs w:val="28"/>
        </w:rPr>
        <w:t xml:space="preserve">режим работы </w:t>
      </w:r>
      <w:r w:rsidRPr="00667281">
        <w:rPr>
          <w:color w:val="000000"/>
          <w:sz w:val="28"/>
          <w:szCs w:val="28"/>
        </w:rPr>
        <w:t>пляжей</w:t>
      </w:r>
      <w:r>
        <w:rPr>
          <w:color w:val="000000"/>
          <w:sz w:val="28"/>
          <w:szCs w:val="28"/>
        </w:rPr>
        <w:t xml:space="preserve"> с 11.00 по 18.00 ежедневно.</w:t>
      </w:r>
    </w:p>
    <w:p w:rsidR="00A7367E" w:rsidRPr="004A7EE6" w:rsidRDefault="00A7367E" w:rsidP="00377F65">
      <w:pPr>
        <w:pStyle w:val="af4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67281">
        <w:rPr>
          <w:color w:val="000000"/>
          <w:sz w:val="28"/>
          <w:szCs w:val="28"/>
        </w:rPr>
        <w:t xml:space="preserve">Определить </w:t>
      </w:r>
      <w:r w:rsidR="004A7EE6">
        <w:rPr>
          <w:color w:val="000000"/>
          <w:sz w:val="28"/>
          <w:szCs w:val="28"/>
        </w:rPr>
        <w:t xml:space="preserve">срок и продолжительность </w:t>
      </w:r>
      <w:r w:rsidRPr="00667281">
        <w:rPr>
          <w:color w:val="000000"/>
          <w:sz w:val="28"/>
          <w:szCs w:val="28"/>
        </w:rPr>
        <w:t xml:space="preserve">купального </w:t>
      </w:r>
      <w:r>
        <w:rPr>
          <w:color w:val="000000"/>
          <w:sz w:val="28"/>
          <w:szCs w:val="28"/>
        </w:rPr>
        <w:t xml:space="preserve">сезона </w:t>
      </w:r>
      <w:r w:rsidR="00B14FDC">
        <w:rPr>
          <w:color w:val="000000"/>
          <w:sz w:val="28"/>
          <w:szCs w:val="28"/>
        </w:rPr>
        <w:t>2021</w:t>
      </w:r>
      <w:r w:rsidR="004A7EE6">
        <w:rPr>
          <w:color w:val="000000"/>
          <w:sz w:val="28"/>
          <w:szCs w:val="28"/>
        </w:rPr>
        <w:t xml:space="preserve"> года </w:t>
      </w:r>
      <w:r w:rsidR="00B14FDC">
        <w:rPr>
          <w:color w:val="000000"/>
          <w:sz w:val="28"/>
          <w:szCs w:val="28"/>
        </w:rPr>
        <w:t>с 01 июня 2021</w:t>
      </w:r>
      <w:r>
        <w:rPr>
          <w:color w:val="000000"/>
          <w:sz w:val="28"/>
          <w:szCs w:val="28"/>
        </w:rPr>
        <w:t xml:space="preserve"> года по 31 августа</w:t>
      </w:r>
      <w:r w:rsidR="00B14FDC">
        <w:rPr>
          <w:color w:val="000000"/>
          <w:sz w:val="28"/>
          <w:szCs w:val="28"/>
        </w:rPr>
        <w:t xml:space="preserve"> 2021</w:t>
      </w:r>
      <w:r w:rsidRPr="00667281">
        <w:rPr>
          <w:color w:val="000000"/>
          <w:sz w:val="28"/>
          <w:szCs w:val="28"/>
        </w:rPr>
        <w:t xml:space="preserve"> года.</w:t>
      </w:r>
    </w:p>
    <w:p w:rsidR="005C4CE2" w:rsidRDefault="00A7367E" w:rsidP="005C4CE2">
      <w:pPr>
        <w:pStyle w:val="af4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Ведущему специалисту по вопросам муниципального хозяйства, ГО и ЧС </w:t>
      </w:r>
      <w:r w:rsidR="00D873E4">
        <w:rPr>
          <w:color w:val="000000"/>
          <w:sz w:val="28"/>
          <w:szCs w:val="28"/>
        </w:rPr>
        <w:t>Кочубей В.Н.</w:t>
      </w:r>
      <w:r>
        <w:rPr>
          <w:color w:val="000000"/>
          <w:sz w:val="28"/>
          <w:szCs w:val="28"/>
        </w:rPr>
        <w:t xml:space="preserve"> орг</w:t>
      </w:r>
      <w:r w:rsidRPr="00827849">
        <w:rPr>
          <w:color w:val="000000"/>
          <w:sz w:val="28"/>
          <w:szCs w:val="28"/>
        </w:rPr>
        <w:t xml:space="preserve">анизовать работу по обустройству </w:t>
      </w:r>
      <w:r w:rsidR="00DF75B8">
        <w:rPr>
          <w:color w:val="000000"/>
          <w:sz w:val="28"/>
          <w:szCs w:val="28"/>
        </w:rPr>
        <w:t>пляжей</w:t>
      </w:r>
      <w:r w:rsidR="005C4CE2">
        <w:rPr>
          <w:color w:val="000000"/>
          <w:sz w:val="28"/>
          <w:szCs w:val="28"/>
        </w:rPr>
        <w:t xml:space="preserve">, </w:t>
      </w:r>
      <w:r w:rsidR="005C4CE2">
        <w:rPr>
          <w:sz w:val="28"/>
          <w:szCs w:val="28"/>
        </w:rPr>
        <w:t>по установке в местах, запрещенных для купания в части водоемов расположенных на территории Боковского сельского поселения предупредительных (запрещающих) аншлагов, знаков безопасности на воде, номеров телефонов спасательных служб.</w:t>
      </w:r>
    </w:p>
    <w:p w:rsidR="0029727B" w:rsidRDefault="005C4CE2" w:rsidP="0029727B">
      <w:pPr>
        <w:ind w:right="-5"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FA0907">
        <w:rPr>
          <w:color w:val="000000"/>
          <w:sz w:val="28"/>
          <w:szCs w:val="28"/>
        </w:rPr>
        <w:t>.</w:t>
      </w:r>
      <w:r w:rsidR="00827849" w:rsidRPr="00827849">
        <w:rPr>
          <w:color w:val="000000"/>
          <w:sz w:val="28"/>
          <w:szCs w:val="28"/>
        </w:rPr>
        <w:t xml:space="preserve"> </w:t>
      </w:r>
      <w:r w:rsidR="00357364">
        <w:rPr>
          <w:sz w:val="28"/>
          <w:szCs w:val="28"/>
        </w:rPr>
        <w:t xml:space="preserve">Настоящее </w:t>
      </w:r>
      <w:r w:rsidR="003B12E5">
        <w:rPr>
          <w:sz w:val="28"/>
          <w:szCs w:val="28"/>
        </w:rPr>
        <w:t xml:space="preserve">постановление вступает в силу со дня подписания </w:t>
      </w:r>
      <w:r w:rsidR="00357364">
        <w:rPr>
          <w:sz w:val="28"/>
          <w:szCs w:val="28"/>
        </w:rPr>
        <w:t xml:space="preserve">и подлежит </w:t>
      </w:r>
      <w:r w:rsidR="00C04771">
        <w:rPr>
          <w:sz w:val="28"/>
          <w:szCs w:val="28"/>
        </w:rPr>
        <w:t>официальному опубликованию</w:t>
      </w:r>
      <w:r w:rsidR="0029727B">
        <w:rPr>
          <w:color w:val="000000"/>
          <w:sz w:val="28"/>
          <w:szCs w:val="28"/>
        </w:rPr>
        <w:t>.</w:t>
      </w:r>
    </w:p>
    <w:p w:rsidR="00491D41" w:rsidRDefault="005C4CE2" w:rsidP="0029727B">
      <w:pPr>
        <w:ind w:right="-5"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827849" w:rsidRPr="00827849">
        <w:rPr>
          <w:color w:val="000000"/>
          <w:sz w:val="28"/>
          <w:szCs w:val="28"/>
        </w:rPr>
        <w:t>. Контроль за выполнением пост</w:t>
      </w:r>
      <w:r w:rsidR="00491D41">
        <w:rPr>
          <w:color w:val="000000"/>
          <w:sz w:val="28"/>
          <w:szCs w:val="28"/>
        </w:rPr>
        <w:t>ановления оставляю за собой.</w:t>
      </w:r>
    </w:p>
    <w:p w:rsidR="005C4CE2" w:rsidRPr="00827849" w:rsidRDefault="005C4CE2" w:rsidP="0029727B">
      <w:pPr>
        <w:ind w:right="-5" w:firstLine="709"/>
        <w:jc w:val="both"/>
        <w:outlineLvl w:val="0"/>
        <w:rPr>
          <w:color w:val="000000"/>
          <w:sz w:val="28"/>
          <w:szCs w:val="28"/>
        </w:rPr>
      </w:pPr>
    </w:p>
    <w:p w:rsidR="00B116D5" w:rsidRPr="00835F83" w:rsidRDefault="00B116D5" w:rsidP="00371E43">
      <w:pPr>
        <w:jc w:val="both"/>
        <w:rPr>
          <w:sz w:val="28"/>
          <w:szCs w:val="28"/>
        </w:rPr>
      </w:pPr>
      <w:r w:rsidRPr="00835F83">
        <w:rPr>
          <w:sz w:val="28"/>
          <w:szCs w:val="28"/>
        </w:rPr>
        <w:t>Глава Администрации</w:t>
      </w:r>
    </w:p>
    <w:p w:rsidR="008C5C3D" w:rsidRDefault="00B116D5" w:rsidP="00891B7B">
      <w:pPr>
        <w:ind w:left="-567" w:firstLine="567"/>
        <w:jc w:val="both"/>
        <w:rPr>
          <w:sz w:val="28"/>
          <w:szCs w:val="28"/>
        </w:rPr>
        <w:sectPr w:rsidR="008C5C3D" w:rsidSect="00891B7B">
          <w:headerReference w:type="even" r:id="rId8"/>
          <w:headerReference w:type="default" r:id="rId9"/>
          <w:pgSz w:w="11906" w:h="16838"/>
          <w:pgMar w:top="1134" w:right="850" w:bottom="1134" w:left="1134" w:header="708" w:footer="708" w:gutter="0"/>
          <w:cols w:space="720"/>
        </w:sectPr>
      </w:pPr>
      <w:r w:rsidRPr="00835F83">
        <w:rPr>
          <w:sz w:val="28"/>
          <w:szCs w:val="28"/>
        </w:rPr>
        <w:t xml:space="preserve">Боковского </w:t>
      </w:r>
      <w:r w:rsidR="00835F83" w:rsidRPr="00835F83">
        <w:rPr>
          <w:sz w:val="28"/>
          <w:szCs w:val="28"/>
        </w:rPr>
        <w:t>сельского поселения</w:t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3A2AE9">
        <w:rPr>
          <w:sz w:val="28"/>
          <w:szCs w:val="28"/>
        </w:rPr>
        <w:tab/>
      </w:r>
      <w:r w:rsidR="003A2AE9">
        <w:rPr>
          <w:sz w:val="28"/>
          <w:szCs w:val="28"/>
        </w:rPr>
        <w:tab/>
      </w:r>
      <w:r w:rsidR="001A3614">
        <w:rPr>
          <w:sz w:val="28"/>
          <w:szCs w:val="28"/>
        </w:rPr>
        <w:t xml:space="preserve"> </w:t>
      </w:r>
      <w:r w:rsidR="00835F83" w:rsidRPr="00835F83">
        <w:rPr>
          <w:sz w:val="28"/>
          <w:szCs w:val="28"/>
        </w:rPr>
        <w:t>М.М. Обнизов</w:t>
      </w:r>
    </w:p>
    <w:p w:rsidR="006A66A2" w:rsidRDefault="006A66A2" w:rsidP="006A66A2">
      <w:pPr>
        <w:tabs>
          <w:tab w:val="left" w:pos="8130"/>
        </w:tabs>
        <w:jc w:val="right"/>
        <w:rPr>
          <w:sz w:val="28"/>
          <w:szCs w:val="28"/>
        </w:rPr>
      </w:pPr>
      <w:r w:rsidRPr="00AB4E7F">
        <w:rPr>
          <w:sz w:val="28"/>
          <w:szCs w:val="28"/>
        </w:rPr>
        <w:lastRenderedPageBreak/>
        <w:t>Приложение</w:t>
      </w:r>
      <w:r w:rsidR="00AE1F35">
        <w:rPr>
          <w:sz w:val="28"/>
          <w:szCs w:val="28"/>
        </w:rPr>
        <w:t xml:space="preserve"> </w:t>
      </w:r>
    </w:p>
    <w:p w:rsidR="006A66A2" w:rsidRPr="00AB4E7F" w:rsidRDefault="006A66A2" w:rsidP="006A66A2">
      <w:pPr>
        <w:tabs>
          <w:tab w:val="left" w:pos="8130"/>
        </w:tabs>
        <w:jc w:val="right"/>
        <w:rPr>
          <w:sz w:val="28"/>
          <w:szCs w:val="28"/>
        </w:rPr>
      </w:pPr>
      <w:proofErr w:type="gramStart"/>
      <w:r w:rsidRPr="00AB4E7F">
        <w:rPr>
          <w:sz w:val="28"/>
          <w:szCs w:val="28"/>
        </w:rPr>
        <w:t>к</w:t>
      </w:r>
      <w:proofErr w:type="gramEnd"/>
      <w:r w:rsidRPr="00AB4E7F">
        <w:rPr>
          <w:sz w:val="28"/>
          <w:szCs w:val="28"/>
        </w:rPr>
        <w:t xml:space="preserve"> постановлению</w:t>
      </w:r>
    </w:p>
    <w:p w:rsidR="006A66A2" w:rsidRDefault="006A66A2" w:rsidP="006A66A2">
      <w:pPr>
        <w:tabs>
          <w:tab w:val="left" w:pos="8130"/>
        </w:tabs>
        <w:jc w:val="right"/>
        <w:rPr>
          <w:sz w:val="28"/>
          <w:szCs w:val="28"/>
        </w:rPr>
      </w:pPr>
      <w:proofErr w:type="gramStart"/>
      <w:r w:rsidRPr="00AB4E7F">
        <w:rPr>
          <w:sz w:val="28"/>
          <w:szCs w:val="28"/>
        </w:rPr>
        <w:t>администрации</w:t>
      </w:r>
      <w:proofErr w:type="gramEnd"/>
      <w:r w:rsidRPr="00AB4E7F">
        <w:rPr>
          <w:sz w:val="28"/>
          <w:szCs w:val="28"/>
        </w:rPr>
        <w:t xml:space="preserve"> </w:t>
      </w:r>
      <w:r>
        <w:rPr>
          <w:sz w:val="28"/>
          <w:szCs w:val="28"/>
        </w:rPr>
        <w:t>Боковского</w:t>
      </w:r>
    </w:p>
    <w:p w:rsidR="006A66A2" w:rsidRDefault="006A66A2" w:rsidP="006A66A2">
      <w:pPr>
        <w:tabs>
          <w:tab w:val="left" w:pos="813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AB4E7F">
        <w:rPr>
          <w:sz w:val="28"/>
          <w:szCs w:val="28"/>
        </w:rPr>
        <w:t>сельского</w:t>
      </w:r>
      <w:proofErr w:type="gramEnd"/>
      <w:r w:rsidRPr="00AB4E7F">
        <w:rPr>
          <w:sz w:val="28"/>
          <w:szCs w:val="28"/>
        </w:rPr>
        <w:t xml:space="preserve"> поселения </w:t>
      </w:r>
    </w:p>
    <w:p w:rsidR="006A66A2" w:rsidRPr="00AB4E7F" w:rsidRDefault="006A66A2" w:rsidP="006A66A2">
      <w:pPr>
        <w:tabs>
          <w:tab w:val="left" w:pos="8130"/>
        </w:tabs>
        <w:jc w:val="right"/>
        <w:rPr>
          <w:sz w:val="28"/>
          <w:szCs w:val="28"/>
        </w:rPr>
      </w:pPr>
      <w:proofErr w:type="gramStart"/>
      <w:r w:rsidRPr="00AB4E7F"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r w:rsidR="00AE1F35">
        <w:rPr>
          <w:sz w:val="28"/>
          <w:szCs w:val="28"/>
        </w:rPr>
        <w:t>31.05.2021 № 96</w:t>
      </w:r>
    </w:p>
    <w:p w:rsidR="006A66A2" w:rsidRDefault="006A66A2" w:rsidP="006A66A2">
      <w:pPr>
        <w:tabs>
          <w:tab w:val="left" w:pos="8130"/>
        </w:tabs>
        <w:jc w:val="center"/>
        <w:rPr>
          <w:sz w:val="28"/>
          <w:szCs w:val="28"/>
        </w:rPr>
      </w:pPr>
    </w:p>
    <w:p w:rsidR="006A66A2" w:rsidRDefault="006A66A2" w:rsidP="006A66A2">
      <w:pPr>
        <w:tabs>
          <w:tab w:val="left" w:pos="8130"/>
        </w:tabs>
        <w:jc w:val="center"/>
        <w:rPr>
          <w:sz w:val="28"/>
          <w:szCs w:val="28"/>
        </w:rPr>
      </w:pPr>
    </w:p>
    <w:p w:rsidR="006A66A2" w:rsidRDefault="006A66A2" w:rsidP="006A66A2">
      <w:pPr>
        <w:tabs>
          <w:tab w:val="left" w:pos="8130"/>
        </w:tabs>
        <w:jc w:val="center"/>
        <w:rPr>
          <w:sz w:val="28"/>
          <w:szCs w:val="28"/>
        </w:rPr>
      </w:pPr>
      <w:r w:rsidRPr="00AB4E7F">
        <w:rPr>
          <w:sz w:val="28"/>
          <w:szCs w:val="28"/>
        </w:rPr>
        <w:t>Перечень</w:t>
      </w:r>
    </w:p>
    <w:p w:rsidR="006A66A2" w:rsidRDefault="006A66A2" w:rsidP="006A66A2">
      <w:pPr>
        <w:tabs>
          <w:tab w:val="left" w:pos="8130"/>
        </w:tabs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AB4E7F">
        <w:rPr>
          <w:sz w:val="28"/>
          <w:szCs w:val="28"/>
        </w:rPr>
        <w:t>ляжей</w:t>
      </w:r>
      <w:proofErr w:type="gramEnd"/>
      <w:r>
        <w:rPr>
          <w:sz w:val="28"/>
          <w:szCs w:val="28"/>
        </w:rPr>
        <w:t xml:space="preserve"> с невысоким количеством посетителей </w:t>
      </w:r>
    </w:p>
    <w:p w:rsidR="006A66A2" w:rsidRDefault="006A66A2" w:rsidP="006A66A2">
      <w:pPr>
        <w:tabs>
          <w:tab w:val="left" w:pos="81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не</w:t>
      </w:r>
      <w:proofErr w:type="gramEnd"/>
      <w:r>
        <w:rPr>
          <w:sz w:val="28"/>
          <w:szCs w:val="28"/>
        </w:rPr>
        <w:t xml:space="preserve"> более 100 человек) в части водоемов расположенных на территории Боковского сельского поселения </w:t>
      </w:r>
      <w:r w:rsidR="001C61E9">
        <w:rPr>
          <w:sz w:val="28"/>
          <w:szCs w:val="28"/>
        </w:rPr>
        <w:t>в 2021</w:t>
      </w:r>
      <w:r w:rsidRPr="00AB4E7F">
        <w:rPr>
          <w:sz w:val="28"/>
          <w:szCs w:val="28"/>
        </w:rPr>
        <w:t xml:space="preserve"> году:</w:t>
      </w:r>
      <w:bookmarkStart w:id="1" w:name="_GoBack"/>
      <w:bookmarkEnd w:id="1"/>
    </w:p>
    <w:p w:rsidR="006A66A2" w:rsidRDefault="006A66A2" w:rsidP="006A66A2">
      <w:pPr>
        <w:tabs>
          <w:tab w:val="left" w:pos="8130"/>
        </w:tabs>
        <w:jc w:val="center"/>
        <w:rPr>
          <w:sz w:val="28"/>
          <w:szCs w:val="28"/>
        </w:rPr>
      </w:pPr>
    </w:p>
    <w:p w:rsidR="006A66A2" w:rsidRDefault="006A66A2" w:rsidP="006A66A2">
      <w:pPr>
        <w:pStyle w:val="af4"/>
        <w:numPr>
          <w:ilvl w:val="0"/>
          <w:numId w:val="2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Пляж на реке Чир </w:t>
      </w:r>
      <w:r w:rsidR="00AE1F35">
        <w:rPr>
          <w:color w:val="000000"/>
          <w:sz w:val="28"/>
          <w:szCs w:val="28"/>
        </w:rPr>
        <w:t>по ул. Ленина, 24А</w:t>
      </w:r>
      <w:r>
        <w:rPr>
          <w:color w:val="000000"/>
          <w:sz w:val="28"/>
          <w:szCs w:val="28"/>
        </w:rPr>
        <w:t xml:space="preserve"> ст. Боковской.</w:t>
      </w:r>
    </w:p>
    <w:sectPr w:rsidR="006A66A2" w:rsidSect="007621F5">
      <w:pgSz w:w="11906" w:h="16838"/>
      <w:pgMar w:top="426" w:right="850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A7E" w:rsidRDefault="00EC6A7E">
      <w:r>
        <w:separator/>
      </w:r>
    </w:p>
  </w:endnote>
  <w:endnote w:type="continuationSeparator" w:id="0">
    <w:p w:rsidR="00EC6A7E" w:rsidRDefault="00EC6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A7E" w:rsidRDefault="00EC6A7E">
      <w:r>
        <w:separator/>
      </w:r>
    </w:p>
  </w:footnote>
  <w:footnote w:type="continuationSeparator" w:id="0">
    <w:p w:rsidR="00EC6A7E" w:rsidRDefault="00EC6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A90" w:rsidRDefault="00EC6A7E">
    <w:pPr>
      <w:pStyle w:val="a7"/>
    </w:pPr>
  </w:p>
  <w:p w:rsidR="002F5A90" w:rsidRDefault="00EC6A7E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A90" w:rsidRDefault="00EC6A7E">
    <w:pPr>
      <w:pStyle w:val="a7"/>
    </w:pPr>
  </w:p>
  <w:p w:rsidR="002F5A90" w:rsidRDefault="00EC6A7E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3695D"/>
    <w:multiLevelType w:val="hybridMultilevel"/>
    <w:tmpl w:val="BE9032EC"/>
    <w:lvl w:ilvl="0" w:tplc="E30E189E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797408"/>
    <w:multiLevelType w:val="hybridMultilevel"/>
    <w:tmpl w:val="2B025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F478C"/>
    <w:multiLevelType w:val="multilevel"/>
    <w:tmpl w:val="19BA675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B670C4"/>
    <w:multiLevelType w:val="hybridMultilevel"/>
    <w:tmpl w:val="AD3A093E"/>
    <w:lvl w:ilvl="0" w:tplc="9E5A8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A0F7E"/>
    <w:multiLevelType w:val="hybridMultilevel"/>
    <w:tmpl w:val="38D4985A"/>
    <w:lvl w:ilvl="0" w:tplc="D27088F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375B70"/>
    <w:multiLevelType w:val="hybridMultilevel"/>
    <w:tmpl w:val="3F9244A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55425"/>
    <w:multiLevelType w:val="hybridMultilevel"/>
    <w:tmpl w:val="BC049ACC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36378B8"/>
    <w:multiLevelType w:val="hybridMultilevel"/>
    <w:tmpl w:val="DA0223B8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5CC6215"/>
    <w:multiLevelType w:val="hybridMultilevel"/>
    <w:tmpl w:val="5A98F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E3C51"/>
    <w:multiLevelType w:val="hybridMultilevel"/>
    <w:tmpl w:val="B212E09A"/>
    <w:lvl w:ilvl="0" w:tplc="2684041A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E7A6243"/>
    <w:multiLevelType w:val="multilevel"/>
    <w:tmpl w:val="02CA5D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28073ED1"/>
    <w:multiLevelType w:val="hybridMultilevel"/>
    <w:tmpl w:val="9614F3D8"/>
    <w:lvl w:ilvl="0" w:tplc="2AFAFD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C7D0207"/>
    <w:multiLevelType w:val="hybridMultilevel"/>
    <w:tmpl w:val="03D8C58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E234376"/>
    <w:multiLevelType w:val="hybridMultilevel"/>
    <w:tmpl w:val="81C839F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10A13FC"/>
    <w:multiLevelType w:val="hybridMultilevel"/>
    <w:tmpl w:val="38F6AC2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2F6889"/>
    <w:multiLevelType w:val="hybridMultilevel"/>
    <w:tmpl w:val="24F8B994"/>
    <w:lvl w:ilvl="0" w:tplc="240E6F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39A2D35"/>
    <w:multiLevelType w:val="hybridMultilevel"/>
    <w:tmpl w:val="E5FEDFB6"/>
    <w:lvl w:ilvl="0" w:tplc="E30E189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5812FD1"/>
    <w:multiLevelType w:val="multilevel"/>
    <w:tmpl w:val="2F344F62"/>
    <w:lvl w:ilvl="0">
      <w:start w:val="6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8">
    <w:nsid w:val="5395554B"/>
    <w:multiLevelType w:val="hybridMultilevel"/>
    <w:tmpl w:val="BB3A4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BC5A04"/>
    <w:multiLevelType w:val="hybridMultilevel"/>
    <w:tmpl w:val="4B5EC3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CEB3F4E"/>
    <w:multiLevelType w:val="hybridMultilevel"/>
    <w:tmpl w:val="98FED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910C1D"/>
    <w:multiLevelType w:val="hybridMultilevel"/>
    <w:tmpl w:val="B8FC4D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B9D0E79"/>
    <w:multiLevelType w:val="hybridMultilevel"/>
    <w:tmpl w:val="EC725ABE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DBE4820"/>
    <w:multiLevelType w:val="hybridMultilevel"/>
    <w:tmpl w:val="C7A6E6E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20"/>
  </w:num>
  <w:num w:numId="4">
    <w:abstractNumId w:val="3"/>
  </w:num>
  <w:num w:numId="5">
    <w:abstractNumId w:val="22"/>
  </w:num>
  <w:num w:numId="6">
    <w:abstractNumId w:val="12"/>
  </w:num>
  <w:num w:numId="7">
    <w:abstractNumId w:val="6"/>
  </w:num>
  <w:num w:numId="8">
    <w:abstractNumId w:val="13"/>
  </w:num>
  <w:num w:numId="9">
    <w:abstractNumId w:val="7"/>
  </w:num>
  <w:num w:numId="10">
    <w:abstractNumId w:val="17"/>
  </w:num>
  <w:num w:numId="11">
    <w:abstractNumId w:val="5"/>
  </w:num>
  <w:num w:numId="12">
    <w:abstractNumId w:val="4"/>
  </w:num>
  <w:num w:numId="13">
    <w:abstractNumId w:val="14"/>
  </w:num>
  <w:num w:numId="14">
    <w:abstractNumId w:val="23"/>
  </w:num>
  <w:num w:numId="15">
    <w:abstractNumId w:val="21"/>
  </w:num>
  <w:num w:numId="16">
    <w:abstractNumId w:val="9"/>
  </w:num>
  <w:num w:numId="17">
    <w:abstractNumId w:val="19"/>
  </w:num>
  <w:num w:numId="18">
    <w:abstractNumId w:val="16"/>
  </w:num>
  <w:num w:numId="19">
    <w:abstractNumId w:val="0"/>
  </w:num>
  <w:num w:numId="20">
    <w:abstractNumId w:val="2"/>
  </w:num>
  <w:num w:numId="21">
    <w:abstractNumId w:val="10"/>
  </w:num>
  <w:num w:numId="22">
    <w:abstractNumId w:val="8"/>
  </w:num>
  <w:num w:numId="23">
    <w:abstractNumId w:val="15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3FC"/>
    <w:rsid w:val="0003292D"/>
    <w:rsid w:val="00045165"/>
    <w:rsid w:val="00046076"/>
    <w:rsid w:val="00050C68"/>
    <w:rsid w:val="0005372C"/>
    <w:rsid w:val="000549EB"/>
    <w:rsid w:val="00054D8B"/>
    <w:rsid w:val="000559D5"/>
    <w:rsid w:val="00060F3C"/>
    <w:rsid w:val="0006603E"/>
    <w:rsid w:val="000734BC"/>
    <w:rsid w:val="000808D6"/>
    <w:rsid w:val="00086CEC"/>
    <w:rsid w:val="000931E5"/>
    <w:rsid w:val="00095D02"/>
    <w:rsid w:val="000A726F"/>
    <w:rsid w:val="000B139F"/>
    <w:rsid w:val="000B4002"/>
    <w:rsid w:val="000B502C"/>
    <w:rsid w:val="000B66C7"/>
    <w:rsid w:val="000C2474"/>
    <w:rsid w:val="000C430D"/>
    <w:rsid w:val="000E40B2"/>
    <w:rsid w:val="000E4DE0"/>
    <w:rsid w:val="000E5504"/>
    <w:rsid w:val="000F11FC"/>
    <w:rsid w:val="000F1EBB"/>
    <w:rsid w:val="000F2B40"/>
    <w:rsid w:val="000F5B6A"/>
    <w:rsid w:val="001045C8"/>
    <w:rsid w:val="00104E0D"/>
    <w:rsid w:val="0010504A"/>
    <w:rsid w:val="001116AF"/>
    <w:rsid w:val="00116BFA"/>
    <w:rsid w:val="001229F8"/>
    <w:rsid w:val="00124612"/>
    <w:rsid w:val="00125DE3"/>
    <w:rsid w:val="001266C9"/>
    <w:rsid w:val="00130F73"/>
    <w:rsid w:val="00143488"/>
    <w:rsid w:val="001451F3"/>
    <w:rsid w:val="001461B0"/>
    <w:rsid w:val="00147F5D"/>
    <w:rsid w:val="00153B21"/>
    <w:rsid w:val="001835D1"/>
    <w:rsid w:val="001A18CC"/>
    <w:rsid w:val="001A1D69"/>
    <w:rsid w:val="001A3614"/>
    <w:rsid w:val="001A6F81"/>
    <w:rsid w:val="001B2D1C"/>
    <w:rsid w:val="001B5091"/>
    <w:rsid w:val="001B5298"/>
    <w:rsid w:val="001B7124"/>
    <w:rsid w:val="001C1D98"/>
    <w:rsid w:val="001C4944"/>
    <w:rsid w:val="001C61E9"/>
    <w:rsid w:val="001D10D7"/>
    <w:rsid w:val="001D2690"/>
    <w:rsid w:val="001D2D63"/>
    <w:rsid w:val="001E4DB0"/>
    <w:rsid w:val="001F0B3A"/>
    <w:rsid w:val="001F4BE3"/>
    <w:rsid w:val="001F6D02"/>
    <w:rsid w:val="00200EB6"/>
    <w:rsid w:val="00206E33"/>
    <w:rsid w:val="00220FFC"/>
    <w:rsid w:val="00222AC0"/>
    <w:rsid w:val="00230BAF"/>
    <w:rsid w:val="002317A9"/>
    <w:rsid w:val="002504E8"/>
    <w:rsid w:val="00250684"/>
    <w:rsid w:val="00251559"/>
    <w:rsid w:val="00252524"/>
    <w:rsid w:val="00254382"/>
    <w:rsid w:val="00255C62"/>
    <w:rsid w:val="00261560"/>
    <w:rsid w:val="0026466A"/>
    <w:rsid w:val="00266C1B"/>
    <w:rsid w:val="0027031E"/>
    <w:rsid w:val="0028703B"/>
    <w:rsid w:val="0029727B"/>
    <w:rsid w:val="002A2062"/>
    <w:rsid w:val="002A274A"/>
    <w:rsid w:val="002A31A1"/>
    <w:rsid w:val="002A44F0"/>
    <w:rsid w:val="002B6527"/>
    <w:rsid w:val="002B6911"/>
    <w:rsid w:val="002B7C14"/>
    <w:rsid w:val="002C135C"/>
    <w:rsid w:val="002C5E60"/>
    <w:rsid w:val="002D0C97"/>
    <w:rsid w:val="002D2067"/>
    <w:rsid w:val="002E65D5"/>
    <w:rsid w:val="002F63E3"/>
    <w:rsid w:val="002F74D7"/>
    <w:rsid w:val="0030124B"/>
    <w:rsid w:val="003027A7"/>
    <w:rsid w:val="00310EC7"/>
    <w:rsid w:val="00313D3A"/>
    <w:rsid w:val="00315F3D"/>
    <w:rsid w:val="00316491"/>
    <w:rsid w:val="00317B5A"/>
    <w:rsid w:val="00320495"/>
    <w:rsid w:val="00320F7A"/>
    <w:rsid w:val="003371E0"/>
    <w:rsid w:val="003400AE"/>
    <w:rsid w:val="00341FC1"/>
    <w:rsid w:val="003440B3"/>
    <w:rsid w:val="003461AA"/>
    <w:rsid w:val="00357364"/>
    <w:rsid w:val="00357B68"/>
    <w:rsid w:val="0037040B"/>
    <w:rsid w:val="00371E43"/>
    <w:rsid w:val="00377F65"/>
    <w:rsid w:val="003817DA"/>
    <w:rsid w:val="003821D4"/>
    <w:rsid w:val="00383656"/>
    <w:rsid w:val="003921D8"/>
    <w:rsid w:val="00395C5A"/>
    <w:rsid w:val="003A2AE9"/>
    <w:rsid w:val="003A470D"/>
    <w:rsid w:val="003B12E5"/>
    <w:rsid w:val="003B2193"/>
    <w:rsid w:val="003B2D7C"/>
    <w:rsid w:val="003C3532"/>
    <w:rsid w:val="003C46EB"/>
    <w:rsid w:val="003D0431"/>
    <w:rsid w:val="0040683C"/>
    <w:rsid w:val="00407B71"/>
    <w:rsid w:val="00425061"/>
    <w:rsid w:val="00431EFC"/>
    <w:rsid w:val="00433FF9"/>
    <w:rsid w:val="0043686A"/>
    <w:rsid w:val="00441069"/>
    <w:rsid w:val="00444636"/>
    <w:rsid w:val="00453869"/>
    <w:rsid w:val="00456563"/>
    <w:rsid w:val="004577C2"/>
    <w:rsid w:val="00460E91"/>
    <w:rsid w:val="004643D0"/>
    <w:rsid w:val="004711EC"/>
    <w:rsid w:val="00480BC7"/>
    <w:rsid w:val="004850A1"/>
    <w:rsid w:val="004871AA"/>
    <w:rsid w:val="00491D41"/>
    <w:rsid w:val="0049461F"/>
    <w:rsid w:val="00496D22"/>
    <w:rsid w:val="004A33C5"/>
    <w:rsid w:val="004A6DA5"/>
    <w:rsid w:val="004A7EE6"/>
    <w:rsid w:val="004B5540"/>
    <w:rsid w:val="004B6A5C"/>
    <w:rsid w:val="004D2608"/>
    <w:rsid w:val="004E78FD"/>
    <w:rsid w:val="004F3544"/>
    <w:rsid w:val="004F7011"/>
    <w:rsid w:val="00502671"/>
    <w:rsid w:val="00515D9C"/>
    <w:rsid w:val="00520F03"/>
    <w:rsid w:val="00531FBD"/>
    <w:rsid w:val="0053366A"/>
    <w:rsid w:val="00547374"/>
    <w:rsid w:val="00550A90"/>
    <w:rsid w:val="00552302"/>
    <w:rsid w:val="00562550"/>
    <w:rsid w:val="00562A97"/>
    <w:rsid w:val="005661CA"/>
    <w:rsid w:val="00566375"/>
    <w:rsid w:val="00571385"/>
    <w:rsid w:val="00581550"/>
    <w:rsid w:val="00584C9A"/>
    <w:rsid w:val="00587BF6"/>
    <w:rsid w:val="00596EA9"/>
    <w:rsid w:val="005B0576"/>
    <w:rsid w:val="005B2DE8"/>
    <w:rsid w:val="005C030F"/>
    <w:rsid w:val="005C4CE2"/>
    <w:rsid w:val="005C4E38"/>
    <w:rsid w:val="005C5FF3"/>
    <w:rsid w:val="005C70CC"/>
    <w:rsid w:val="005E23FC"/>
    <w:rsid w:val="005E2FE8"/>
    <w:rsid w:val="005F0323"/>
    <w:rsid w:val="00602FEA"/>
    <w:rsid w:val="0060304B"/>
    <w:rsid w:val="006063F1"/>
    <w:rsid w:val="00607B20"/>
    <w:rsid w:val="00610D91"/>
    <w:rsid w:val="00611679"/>
    <w:rsid w:val="00613D7D"/>
    <w:rsid w:val="00644FF1"/>
    <w:rsid w:val="00645FC8"/>
    <w:rsid w:val="00647280"/>
    <w:rsid w:val="00652B7E"/>
    <w:rsid w:val="00653082"/>
    <w:rsid w:val="006564DB"/>
    <w:rsid w:val="00660EE3"/>
    <w:rsid w:val="00663F65"/>
    <w:rsid w:val="00667281"/>
    <w:rsid w:val="00670AEF"/>
    <w:rsid w:val="0067258E"/>
    <w:rsid w:val="00676B57"/>
    <w:rsid w:val="00677177"/>
    <w:rsid w:val="006836F8"/>
    <w:rsid w:val="006A66A2"/>
    <w:rsid w:val="006B0AF5"/>
    <w:rsid w:val="006B64D7"/>
    <w:rsid w:val="006C5CA3"/>
    <w:rsid w:val="006C76A2"/>
    <w:rsid w:val="006D371D"/>
    <w:rsid w:val="006F3636"/>
    <w:rsid w:val="00706178"/>
    <w:rsid w:val="007120F8"/>
    <w:rsid w:val="0071423D"/>
    <w:rsid w:val="007219F0"/>
    <w:rsid w:val="007244AA"/>
    <w:rsid w:val="00735EA2"/>
    <w:rsid w:val="00742F06"/>
    <w:rsid w:val="00743A24"/>
    <w:rsid w:val="0075641F"/>
    <w:rsid w:val="00756CE0"/>
    <w:rsid w:val="007621F5"/>
    <w:rsid w:val="00765065"/>
    <w:rsid w:val="007730B1"/>
    <w:rsid w:val="0077319A"/>
    <w:rsid w:val="00773528"/>
    <w:rsid w:val="00775C07"/>
    <w:rsid w:val="00775FD9"/>
    <w:rsid w:val="00782222"/>
    <w:rsid w:val="007854CA"/>
    <w:rsid w:val="007936DE"/>
    <w:rsid w:val="007936ED"/>
    <w:rsid w:val="0079541E"/>
    <w:rsid w:val="007A017F"/>
    <w:rsid w:val="007A4CD5"/>
    <w:rsid w:val="007B0486"/>
    <w:rsid w:val="007B3C4D"/>
    <w:rsid w:val="007B6388"/>
    <w:rsid w:val="007C0A5F"/>
    <w:rsid w:val="007C45E8"/>
    <w:rsid w:val="007D0B01"/>
    <w:rsid w:val="007D7723"/>
    <w:rsid w:val="007E562F"/>
    <w:rsid w:val="007F1381"/>
    <w:rsid w:val="007F4FAF"/>
    <w:rsid w:val="00803F3C"/>
    <w:rsid w:val="00804CFE"/>
    <w:rsid w:val="0081072E"/>
    <w:rsid w:val="00811C94"/>
    <w:rsid w:val="00811CF1"/>
    <w:rsid w:val="008167A7"/>
    <w:rsid w:val="00820D61"/>
    <w:rsid w:val="00827343"/>
    <w:rsid w:val="00827849"/>
    <w:rsid w:val="0083049F"/>
    <w:rsid w:val="00831338"/>
    <w:rsid w:val="00831A3E"/>
    <w:rsid w:val="00831EE3"/>
    <w:rsid w:val="00835F83"/>
    <w:rsid w:val="00836A8B"/>
    <w:rsid w:val="00841EDA"/>
    <w:rsid w:val="008438D7"/>
    <w:rsid w:val="00854873"/>
    <w:rsid w:val="00855BEE"/>
    <w:rsid w:val="00860E5A"/>
    <w:rsid w:val="00863131"/>
    <w:rsid w:val="00867AB6"/>
    <w:rsid w:val="0087204C"/>
    <w:rsid w:val="00884D04"/>
    <w:rsid w:val="00886595"/>
    <w:rsid w:val="008913E4"/>
    <w:rsid w:val="00891B7B"/>
    <w:rsid w:val="00895B1C"/>
    <w:rsid w:val="008A22A4"/>
    <w:rsid w:val="008A26EE"/>
    <w:rsid w:val="008B1E56"/>
    <w:rsid w:val="008B6AD3"/>
    <w:rsid w:val="008C57A1"/>
    <w:rsid w:val="008C5C3D"/>
    <w:rsid w:val="008D0417"/>
    <w:rsid w:val="008D1424"/>
    <w:rsid w:val="008E67A8"/>
    <w:rsid w:val="00910044"/>
    <w:rsid w:val="009122B1"/>
    <w:rsid w:val="00912784"/>
    <w:rsid w:val="00913129"/>
    <w:rsid w:val="00917C70"/>
    <w:rsid w:val="00921542"/>
    <w:rsid w:val="00921C30"/>
    <w:rsid w:val="009228DF"/>
    <w:rsid w:val="00924E84"/>
    <w:rsid w:val="00931ADD"/>
    <w:rsid w:val="0093605F"/>
    <w:rsid w:val="00936FB7"/>
    <w:rsid w:val="00947FCC"/>
    <w:rsid w:val="00954FA1"/>
    <w:rsid w:val="009777D8"/>
    <w:rsid w:val="009830FE"/>
    <w:rsid w:val="00984596"/>
    <w:rsid w:val="00985A10"/>
    <w:rsid w:val="009A5A60"/>
    <w:rsid w:val="009E137D"/>
    <w:rsid w:val="00A042E2"/>
    <w:rsid w:val="00A05C7B"/>
    <w:rsid w:val="00A061D7"/>
    <w:rsid w:val="00A24835"/>
    <w:rsid w:val="00A3041F"/>
    <w:rsid w:val="00A30E81"/>
    <w:rsid w:val="00A32CB1"/>
    <w:rsid w:val="00A34804"/>
    <w:rsid w:val="00A44EFE"/>
    <w:rsid w:val="00A529B9"/>
    <w:rsid w:val="00A666C2"/>
    <w:rsid w:val="00A67B50"/>
    <w:rsid w:val="00A7112C"/>
    <w:rsid w:val="00A7367E"/>
    <w:rsid w:val="00A76818"/>
    <w:rsid w:val="00A91EAC"/>
    <w:rsid w:val="00A93008"/>
    <w:rsid w:val="00A941CF"/>
    <w:rsid w:val="00AA22C9"/>
    <w:rsid w:val="00AB4E7F"/>
    <w:rsid w:val="00AC48BC"/>
    <w:rsid w:val="00AD0AA2"/>
    <w:rsid w:val="00AE1F35"/>
    <w:rsid w:val="00AE2601"/>
    <w:rsid w:val="00AF2277"/>
    <w:rsid w:val="00AF2F93"/>
    <w:rsid w:val="00B116D5"/>
    <w:rsid w:val="00B14FDC"/>
    <w:rsid w:val="00B22778"/>
    <w:rsid w:val="00B22F6A"/>
    <w:rsid w:val="00B31114"/>
    <w:rsid w:val="00B3295D"/>
    <w:rsid w:val="00B35935"/>
    <w:rsid w:val="00B3682D"/>
    <w:rsid w:val="00B36E91"/>
    <w:rsid w:val="00B37E63"/>
    <w:rsid w:val="00B444A2"/>
    <w:rsid w:val="00B62CFB"/>
    <w:rsid w:val="00B6710B"/>
    <w:rsid w:val="00B72D61"/>
    <w:rsid w:val="00B77D7F"/>
    <w:rsid w:val="00B8231A"/>
    <w:rsid w:val="00B85FBA"/>
    <w:rsid w:val="00B92FEF"/>
    <w:rsid w:val="00B94C36"/>
    <w:rsid w:val="00BB0CCB"/>
    <w:rsid w:val="00BB55C0"/>
    <w:rsid w:val="00BB770B"/>
    <w:rsid w:val="00BC0920"/>
    <w:rsid w:val="00BC2594"/>
    <w:rsid w:val="00BC2954"/>
    <w:rsid w:val="00BC2C68"/>
    <w:rsid w:val="00BC34A1"/>
    <w:rsid w:val="00BD7C4A"/>
    <w:rsid w:val="00BD7D3F"/>
    <w:rsid w:val="00BD7ECF"/>
    <w:rsid w:val="00BE344C"/>
    <w:rsid w:val="00BF03D0"/>
    <w:rsid w:val="00BF39F0"/>
    <w:rsid w:val="00C0319C"/>
    <w:rsid w:val="00C04771"/>
    <w:rsid w:val="00C0525D"/>
    <w:rsid w:val="00C11FDF"/>
    <w:rsid w:val="00C15296"/>
    <w:rsid w:val="00C204F7"/>
    <w:rsid w:val="00C23C6D"/>
    <w:rsid w:val="00C26DCA"/>
    <w:rsid w:val="00C44ED2"/>
    <w:rsid w:val="00C46860"/>
    <w:rsid w:val="00C572C4"/>
    <w:rsid w:val="00C64761"/>
    <w:rsid w:val="00C67E30"/>
    <w:rsid w:val="00C731BB"/>
    <w:rsid w:val="00C750C2"/>
    <w:rsid w:val="00C75738"/>
    <w:rsid w:val="00CA0182"/>
    <w:rsid w:val="00CA151C"/>
    <w:rsid w:val="00CA6A66"/>
    <w:rsid w:val="00CB1900"/>
    <w:rsid w:val="00CB43C1"/>
    <w:rsid w:val="00CC39BB"/>
    <w:rsid w:val="00CC69EC"/>
    <w:rsid w:val="00CD077D"/>
    <w:rsid w:val="00CE5183"/>
    <w:rsid w:val="00CF4187"/>
    <w:rsid w:val="00CF5FC0"/>
    <w:rsid w:val="00D00358"/>
    <w:rsid w:val="00D11979"/>
    <w:rsid w:val="00D13E83"/>
    <w:rsid w:val="00D14BE7"/>
    <w:rsid w:val="00D31D6E"/>
    <w:rsid w:val="00D350A7"/>
    <w:rsid w:val="00D367C3"/>
    <w:rsid w:val="00D451E1"/>
    <w:rsid w:val="00D54453"/>
    <w:rsid w:val="00D57777"/>
    <w:rsid w:val="00D73323"/>
    <w:rsid w:val="00D8209D"/>
    <w:rsid w:val="00D8572D"/>
    <w:rsid w:val="00D873E4"/>
    <w:rsid w:val="00D874BB"/>
    <w:rsid w:val="00DB21F3"/>
    <w:rsid w:val="00DB4D6B"/>
    <w:rsid w:val="00DC2302"/>
    <w:rsid w:val="00DC6EC0"/>
    <w:rsid w:val="00DD11AA"/>
    <w:rsid w:val="00DD3045"/>
    <w:rsid w:val="00DE0CC5"/>
    <w:rsid w:val="00DE50C1"/>
    <w:rsid w:val="00DF7342"/>
    <w:rsid w:val="00DF75B8"/>
    <w:rsid w:val="00E00270"/>
    <w:rsid w:val="00E0042D"/>
    <w:rsid w:val="00E02A04"/>
    <w:rsid w:val="00E03548"/>
    <w:rsid w:val="00E04378"/>
    <w:rsid w:val="00E114B2"/>
    <w:rsid w:val="00E138E0"/>
    <w:rsid w:val="00E22A33"/>
    <w:rsid w:val="00E25D5A"/>
    <w:rsid w:val="00E3132E"/>
    <w:rsid w:val="00E31A73"/>
    <w:rsid w:val="00E3431D"/>
    <w:rsid w:val="00E36EA0"/>
    <w:rsid w:val="00E425B4"/>
    <w:rsid w:val="00E471A1"/>
    <w:rsid w:val="00E47C9D"/>
    <w:rsid w:val="00E552D4"/>
    <w:rsid w:val="00E61F30"/>
    <w:rsid w:val="00E657E1"/>
    <w:rsid w:val="00E67DF0"/>
    <w:rsid w:val="00E7274C"/>
    <w:rsid w:val="00E74E00"/>
    <w:rsid w:val="00E75C57"/>
    <w:rsid w:val="00E76A4E"/>
    <w:rsid w:val="00E831BC"/>
    <w:rsid w:val="00E8555E"/>
    <w:rsid w:val="00E858EE"/>
    <w:rsid w:val="00E86F85"/>
    <w:rsid w:val="00E8718B"/>
    <w:rsid w:val="00E87357"/>
    <w:rsid w:val="00E905F4"/>
    <w:rsid w:val="00E921BB"/>
    <w:rsid w:val="00E923C9"/>
    <w:rsid w:val="00E9626F"/>
    <w:rsid w:val="00E96504"/>
    <w:rsid w:val="00EA117D"/>
    <w:rsid w:val="00EA52D1"/>
    <w:rsid w:val="00EB32CD"/>
    <w:rsid w:val="00EB3C79"/>
    <w:rsid w:val="00EC21E1"/>
    <w:rsid w:val="00EC25AC"/>
    <w:rsid w:val="00EC40AD"/>
    <w:rsid w:val="00EC4448"/>
    <w:rsid w:val="00EC5043"/>
    <w:rsid w:val="00EC6A7E"/>
    <w:rsid w:val="00ED5B68"/>
    <w:rsid w:val="00ED5EA9"/>
    <w:rsid w:val="00ED5F0C"/>
    <w:rsid w:val="00ED72D3"/>
    <w:rsid w:val="00EE31D9"/>
    <w:rsid w:val="00EE6667"/>
    <w:rsid w:val="00EF29AB"/>
    <w:rsid w:val="00EF56AF"/>
    <w:rsid w:val="00F021BE"/>
    <w:rsid w:val="00F02C40"/>
    <w:rsid w:val="00F04BC0"/>
    <w:rsid w:val="00F133D6"/>
    <w:rsid w:val="00F24917"/>
    <w:rsid w:val="00F30D40"/>
    <w:rsid w:val="00F31D86"/>
    <w:rsid w:val="00F32D20"/>
    <w:rsid w:val="00F346FA"/>
    <w:rsid w:val="00F36830"/>
    <w:rsid w:val="00F410DF"/>
    <w:rsid w:val="00F44FE1"/>
    <w:rsid w:val="00F47327"/>
    <w:rsid w:val="00F514E5"/>
    <w:rsid w:val="00F57D06"/>
    <w:rsid w:val="00F6441E"/>
    <w:rsid w:val="00F65271"/>
    <w:rsid w:val="00F65A3E"/>
    <w:rsid w:val="00F72EB6"/>
    <w:rsid w:val="00F8225E"/>
    <w:rsid w:val="00F86418"/>
    <w:rsid w:val="00F916BE"/>
    <w:rsid w:val="00F9297B"/>
    <w:rsid w:val="00F97ADC"/>
    <w:rsid w:val="00FA0907"/>
    <w:rsid w:val="00FA6611"/>
    <w:rsid w:val="00FA6BBB"/>
    <w:rsid w:val="00FB1465"/>
    <w:rsid w:val="00FD1715"/>
    <w:rsid w:val="00FD350A"/>
    <w:rsid w:val="00FD513F"/>
    <w:rsid w:val="00FD6AD8"/>
    <w:rsid w:val="00FE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5087B40-5E57-43E7-9F0C-AA0D17831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5E23FC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5E23F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5E23F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1B2D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5E23FC"/>
    <w:rPr>
      <w:sz w:val="28"/>
    </w:rPr>
  </w:style>
  <w:style w:type="character" w:customStyle="1" w:styleId="30">
    <w:name w:val="Заголовок 3 Знак"/>
    <w:link w:val="3"/>
    <w:rsid w:val="005E23FC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link w:val="6"/>
    <w:semiHidden/>
    <w:rsid w:val="005E23FC"/>
    <w:rPr>
      <w:rFonts w:ascii="Calibri" w:hAnsi="Calibri"/>
      <w:b/>
      <w:bCs/>
      <w:sz w:val="22"/>
      <w:szCs w:val="22"/>
    </w:rPr>
  </w:style>
  <w:style w:type="paragraph" w:customStyle="1" w:styleId="dash041e0431044b0447043d044b0439">
    <w:name w:val="dash041e_0431_044b_0447_043d_044b_0439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5E23FC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dash041e0431044b0447043d044b0439char">
    <w:name w:val="dash041e_0431_044b_0447_043d_044b_0439__char"/>
    <w:basedOn w:val="a0"/>
    <w:rsid w:val="005E23FC"/>
  </w:style>
  <w:style w:type="character" w:styleId="ab">
    <w:name w:val="Hyperlink"/>
    <w:rsid w:val="005E23FC"/>
    <w:rPr>
      <w:color w:val="0000FF"/>
      <w:u w:val="single"/>
    </w:rPr>
  </w:style>
  <w:style w:type="paragraph" w:customStyle="1" w:styleId="dash042104420430043d0434043004400442043d044b04390020html">
    <w:name w:val="dash0421_0442_0430_043d_0434_0430_0440_0442_043d_044b_0439_0020htm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0">
    <w:name w:val="ConsPlusNormal"/>
    <w:rsid w:val="005E23F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dash042104420430043d0434043004400442043d044b04390020htmlchar">
    <w:name w:val="dash0421_0442_0430_043d_0434_0430_0440_0442_043d_044b_0439_0020html__char"/>
    <w:basedOn w:val="a0"/>
    <w:rsid w:val="005E23FC"/>
  </w:style>
  <w:style w:type="character" w:customStyle="1" w:styleId="consplusnormalchar">
    <w:name w:val="consplusnormal__char"/>
    <w:basedOn w:val="a0"/>
    <w:rsid w:val="005E23FC"/>
  </w:style>
  <w:style w:type="character" w:styleId="ac">
    <w:name w:val="Strong"/>
    <w:qFormat/>
    <w:rsid w:val="005E23FC"/>
    <w:rPr>
      <w:b/>
      <w:bCs/>
    </w:rPr>
  </w:style>
  <w:style w:type="character" w:styleId="ad">
    <w:name w:val="Emphasis"/>
    <w:qFormat/>
    <w:rsid w:val="005E23FC"/>
    <w:rPr>
      <w:i/>
      <w:iCs/>
    </w:rPr>
  </w:style>
  <w:style w:type="paragraph" w:styleId="ae">
    <w:name w:val="Title"/>
    <w:basedOn w:val="a"/>
    <w:next w:val="a"/>
    <w:link w:val="af"/>
    <w:qFormat/>
    <w:rsid w:val="005E23F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Название Знак"/>
    <w:link w:val="ae"/>
    <w:rsid w:val="005E23FC"/>
    <w:rPr>
      <w:rFonts w:ascii="Cambria" w:hAnsi="Cambria"/>
      <w:b/>
      <w:bCs/>
      <w:kern w:val="28"/>
      <w:sz w:val="32"/>
      <w:szCs w:val="32"/>
    </w:rPr>
  </w:style>
  <w:style w:type="paragraph" w:customStyle="1" w:styleId="ConsPlusNonformat">
    <w:name w:val="ConsPlusNonformat"/>
    <w:uiPriority w:val="99"/>
    <w:rsid w:val="005E23F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List Paragraph"/>
    <w:basedOn w:val="a"/>
    <w:uiPriority w:val="34"/>
    <w:qFormat/>
    <w:rsid w:val="005E23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Indent 2"/>
    <w:basedOn w:val="a"/>
    <w:link w:val="22"/>
    <w:rsid w:val="005E23F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E23FC"/>
  </w:style>
  <w:style w:type="paragraph" w:styleId="af1">
    <w:name w:val="No Spacing"/>
    <w:uiPriority w:val="1"/>
    <w:qFormat/>
    <w:rsid w:val="005E23FC"/>
  </w:style>
  <w:style w:type="character" w:customStyle="1" w:styleId="a6">
    <w:name w:val="Нижний колонтитул Знак"/>
    <w:basedOn w:val="a0"/>
    <w:link w:val="a5"/>
    <w:uiPriority w:val="99"/>
    <w:rsid w:val="005E23FC"/>
  </w:style>
  <w:style w:type="table" w:styleId="af2">
    <w:name w:val="Table Grid"/>
    <w:basedOn w:val="a1"/>
    <w:rsid w:val="002615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E8718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table" w:customStyle="1" w:styleId="10">
    <w:name w:val="Сетка таблицы1"/>
    <w:basedOn w:val="a1"/>
    <w:next w:val="af2"/>
    <w:rsid w:val="00371E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1"/>
    <w:basedOn w:val="a"/>
    <w:rsid w:val="00E0027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4">
    <w:name w:val="Normal (Web)"/>
    <w:basedOn w:val="a"/>
    <w:uiPriority w:val="99"/>
    <w:unhideWhenUsed/>
    <w:rsid w:val="00827849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278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22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3047F-6C8E-435E-A2AA-A030178E8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38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2069</CharactersWithSpaces>
  <SharedDoc>false</SharedDoc>
  <HLinks>
    <vt:vector size="24" baseType="variant">
      <vt:variant>
        <vt:i4>4259958</vt:i4>
      </vt:variant>
      <vt:variant>
        <vt:i4>9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6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3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0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Специалист</cp:lastModifiedBy>
  <cp:revision>7</cp:revision>
  <cp:lastPrinted>2021-06-02T09:44:00Z</cp:lastPrinted>
  <dcterms:created xsi:type="dcterms:W3CDTF">2021-05-31T08:27:00Z</dcterms:created>
  <dcterms:modified xsi:type="dcterms:W3CDTF">2021-06-02T09:52:00Z</dcterms:modified>
</cp:coreProperties>
</file>